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3FB" w:rsidRPr="006768C9" w:rsidRDefault="000523FB" w:rsidP="00513258">
      <w:pPr>
        <w:spacing w:after="0" w:line="240" w:lineRule="auto"/>
        <w:ind w:right="107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</w:t>
      </w:r>
      <w:r w:rsidRPr="006768C9">
        <w:rPr>
          <w:rFonts w:ascii="Times New Roman" w:hAnsi="Times New Roman"/>
          <w:i/>
          <w:sz w:val="24"/>
          <w:szCs w:val="24"/>
        </w:rPr>
        <w:t xml:space="preserve">Алена Александровна Стихина </w:t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в</w:t>
      </w:r>
      <w:r w:rsidRPr="006768C9">
        <w:rPr>
          <w:rFonts w:ascii="Times New Roman" w:hAnsi="Times New Roman"/>
          <w:i/>
          <w:sz w:val="24"/>
          <w:szCs w:val="24"/>
        </w:rPr>
        <w:t>оспитатель</w:t>
      </w:r>
      <w:r>
        <w:rPr>
          <w:rFonts w:ascii="Times New Roman" w:hAnsi="Times New Roman"/>
          <w:i/>
          <w:sz w:val="24"/>
          <w:szCs w:val="24"/>
        </w:rPr>
        <w:t>,1квалификационна   категория</w:t>
      </w:r>
    </w:p>
    <w:p w:rsidR="000523FB" w:rsidRPr="006768C9" w:rsidRDefault="000523FB" w:rsidP="00513258">
      <w:pPr>
        <w:spacing w:after="0" w:line="240" w:lineRule="auto"/>
        <w:ind w:right="107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МАДОУ детский сад № 48, с. Никольское</w:t>
      </w:r>
    </w:p>
    <w:p w:rsidR="000523FB" w:rsidRDefault="000523FB" w:rsidP="00513258">
      <w:pPr>
        <w:spacing w:line="240" w:lineRule="auto"/>
        <w:ind w:right="107"/>
        <w:jc w:val="right"/>
        <w:rPr>
          <w:rFonts w:ascii="Times New Roman" w:hAnsi="Times New Roman"/>
          <w:sz w:val="28"/>
          <w:szCs w:val="28"/>
        </w:rPr>
      </w:pPr>
    </w:p>
    <w:p w:rsidR="000523FB" w:rsidRPr="001E0BA4" w:rsidRDefault="000523FB" w:rsidP="00F37AD7">
      <w:pPr>
        <w:spacing w:after="0" w:line="240" w:lineRule="auto"/>
        <w:ind w:right="107" w:firstLine="709"/>
        <w:jc w:val="center"/>
        <w:rPr>
          <w:rFonts w:ascii="Times New Roman" w:hAnsi="Times New Roman"/>
          <w:sz w:val="28"/>
          <w:szCs w:val="28"/>
        </w:rPr>
      </w:pPr>
      <w:r w:rsidRPr="001E0BA4">
        <w:rPr>
          <w:rFonts w:ascii="Times New Roman" w:hAnsi="Times New Roman"/>
          <w:sz w:val="28"/>
          <w:szCs w:val="28"/>
        </w:rPr>
        <w:t>Проект для младше</w:t>
      </w:r>
      <w:r>
        <w:rPr>
          <w:rFonts w:ascii="Times New Roman" w:hAnsi="Times New Roman"/>
          <w:sz w:val="28"/>
          <w:szCs w:val="28"/>
        </w:rPr>
        <w:t>й группы «Мой домашний любимец»</w:t>
      </w:r>
    </w:p>
    <w:p w:rsidR="000523FB" w:rsidRPr="001E0BA4" w:rsidRDefault="000523FB" w:rsidP="00735AEE">
      <w:pPr>
        <w:tabs>
          <w:tab w:val="left" w:pos="611"/>
        </w:tabs>
        <w:spacing w:after="0" w:line="240" w:lineRule="auto"/>
        <w:ind w:right="10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Содержание:</w:t>
      </w:r>
    </w:p>
    <w:p w:rsidR="000523FB" w:rsidRPr="001E0BA4" w:rsidRDefault="000523FB" w:rsidP="00735AEE">
      <w:pPr>
        <w:tabs>
          <w:tab w:val="left" w:pos="611"/>
        </w:tabs>
        <w:spacing w:after="0" w:line="240" w:lineRule="auto"/>
        <w:ind w:left="611" w:right="107" w:firstLine="98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E0BA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1.Актуальность</w:t>
      </w:r>
      <w:r w:rsidRPr="001E0BA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E0BA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2.Цель проекта</w:t>
      </w:r>
      <w:r w:rsidRPr="001E0BA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E0BA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3.Задачи проекта</w:t>
      </w:r>
      <w:r w:rsidRPr="001E0BA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E0BA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4.Ожидаемые результаты</w:t>
      </w:r>
      <w:r w:rsidRPr="001E0BA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E0BA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5.Участники проекта</w:t>
      </w:r>
      <w:r w:rsidRPr="001E0BA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E0BA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6.Сроки реализации проекта</w:t>
      </w:r>
    </w:p>
    <w:p w:rsidR="000523FB" w:rsidRDefault="000523FB" w:rsidP="00735AEE">
      <w:pPr>
        <w:tabs>
          <w:tab w:val="left" w:pos="611"/>
        </w:tabs>
        <w:spacing w:after="0" w:line="240" w:lineRule="auto"/>
        <w:ind w:right="107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7. Вид проекта</w:t>
      </w:r>
    </w:p>
    <w:p w:rsidR="000523FB" w:rsidRPr="00735AEE" w:rsidRDefault="000523FB" w:rsidP="00735AEE">
      <w:pPr>
        <w:tabs>
          <w:tab w:val="left" w:pos="611"/>
        </w:tabs>
        <w:spacing w:after="0" w:line="240" w:lineRule="auto"/>
        <w:ind w:right="107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523FB" w:rsidRPr="001E0BA4" w:rsidRDefault="000523FB" w:rsidP="00735AEE">
      <w:pPr>
        <w:spacing w:after="0" w:line="240" w:lineRule="auto"/>
        <w:ind w:right="107" w:firstLine="709"/>
        <w:jc w:val="both"/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1E0BA4"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1. Актуальность.</w:t>
      </w:r>
    </w:p>
    <w:p w:rsidR="000523FB" w:rsidRPr="001E0BA4" w:rsidRDefault="000523FB" w:rsidP="00735AEE">
      <w:pPr>
        <w:spacing w:after="0" w:line="240" w:lineRule="auto"/>
        <w:ind w:right="107"/>
        <w:jc w:val="both"/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ab/>
      </w:r>
      <w:r w:rsidRPr="001E0BA4"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В настоящее время не все имеют возможность держать домашних животных в доме. А любовь к животным у детей нужно воспитывать с раннего возраста, поэтому проект позволяет расширять знания у детей о животных, содержащихся в домашних условиях и о их содержании.</w:t>
      </w:r>
      <w:r w:rsidRPr="001E0BA4"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ab/>
        <w:t>Экологическое  воспитание формирует поведение и ответственность детей за природу, а животные – это первый источник знаний о природе. На основе представлений  о животных, ребенок учиться видеть взаимосвязь в природе и соответствующе действовать.</w:t>
      </w:r>
    </w:p>
    <w:p w:rsidR="000523FB" w:rsidRPr="001E0BA4" w:rsidRDefault="000523FB" w:rsidP="00735AEE">
      <w:pPr>
        <w:spacing w:after="0" w:line="240" w:lineRule="auto"/>
        <w:ind w:right="107" w:firstLine="708"/>
        <w:jc w:val="both"/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1E0BA4"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2. Цель проекта: расширение  кругозора через  ознакомление с окружающим миром.</w:t>
      </w:r>
    </w:p>
    <w:p w:rsidR="000523FB" w:rsidRPr="001E0BA4" w:rsidRDefault="000523FB" w:rsidP="002D1370">
      <w:pPr>
        <w:spacing w:after="0" w:line="240" w:lineRule="auto"/>
        <w:ind w:right="107" w:firstLine="708"/>
        <w:jc w:val="both"/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3. Задачи: р</w:t>
      </w:r>
      <w:r w:rsidRPr="001E0BA4"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асширять знания детей об окружающем мире, о домашних любимцах; побуждать к выражению эмоций; обогащать словарный запас по теме «Домашний питомец»; развивать речь, творческие способности, умение ухаживать  за животными; приобщать к труду.</w:t>
      </w:r>
    </w:p>
    <w:p w:rsidR="000523FB" w:rsidRDefault="000523FB" w:rsidP="00735AEE">
      <w:pPr>
        <w:spacing w:after="0" w:line="240" w:lineRule="auto"/>
        <w:ind w:right="107" w:firstLine="708"/>
        <w:jc w:val="both"/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1E0BA4"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4. Ожидаемый результат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</w:p>
    <w:p w:rsidR="000523FB" w:rsidRPr="00735AEE" w:rsidRDefault="000523FB" w:rsidP="00735AEE">
      <w:pPr>
        <w:spacing w:after="0" w:line="240" w:lineRule="auto"/>
        <w:ind w:right="107" w:firstLine="708"/>
        <w:jc w:val="both"/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1E0BA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Обогатить и углубить знания о домашних животных; привить ответственность за домашнего питомца; закрепить знания о домашних питомцах; воспитать любовь к животным; обогатить словарный запас; развить речь, мышление, воображение и эмоциональную отзывчивость; воспитать любознательность; сформировать навык действовать сообща; вовлечь в активную работу детей, родителей и педагогов; сформировать у родителей правильное отношение к развитию своего ребенка.</w:t>
      </w:r>
    </w:p>
    <w:p w:rsidR="000523FB" w:rsidRPr="001E0BA4" w:rsidRDefault="000523FB" w:rsidP="002D1370">
      <w:pPr>
        <w:spacing w:after="0" w:line="240" w:lineRule="auto"/>
        <w:ind w:right="107" w:firstLine="708"/>
        <w:jc w:val="both"/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5.Участники проекта:</w:t>
      </w:r>
      <w:r w:rsidRPr="001E0BA4"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в</w:t>
      </w:r>
      <w:r w:rsidRPr="001E0BA4"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оспитатели, дети младшей группы, родители.</w:t>
      </w:r>
    </w:p>
    <w:p w:rsidR="000523FB" w:rsidRPr="001E0BA4" w:rsidRDefault="000523FB" w:rsidP="002D1370">
      <w:pPr>
        <w:spacing w:after="0" w:line="240" w:lineRule="auto"/>
        <w:ind w:right="107" w:firstLine="708"/>
        <w:jc w:val="both"/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1E0BA4"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6. Сроки реализации: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1 н</w:t>
      </w:r>
      <w:r w:rsidRPr="001E0BA4">
        <w:rPr>
          <w:rStyle w:val="Strong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еделя.</w:t>
      </w:r>
    </w:p>
    <w:p w:rsidR="000523FB" w:rsidRPr="001E0BA4" w:rsidRDefault="000523FB" w:rsidP="002D1370">
      <w:pPr>
        <w:spacing w:after="0" w:line="240" w:lineRule="auto"/>
        <w:ind w:right="107"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E0BA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7. Вид проекта: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</w:t>
      </w:r>
      <w:r w:rsidRPr="001E0BA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ознавательный.</w:t>
      </w:r>
    </w:p>
    <w:p w:rsidR="000523FB" w:rsidRPr="001E0BA4" w:rsidRDefault="000523FB" w:rsidP="00513258">
      <w:pPr>
        <w:pStyle w:val="c10"/>
        <w:shd w:val="clear" w:color="auto" w:fill="FFFFFF"/>
        <w:spacing w:before="0" w:beforeAutospacing="0" w:after="0" w:afterAutospacing="0"/>
        <w:ind w:right="107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1E0BA4">
        <w:rPr>
          <w:bCs/>
          <w:color w:val="000000"/>
          <w:sz w:val="28"/>
          <w:szCs w:val="28"/>
        </w:rPr>
        <w:t>Содержание проекта</w:t>
      </w:r>
      <w:r>
        <w:rPr>
          <w:bCs/>
          <w:color w:val="000000"/>
          <w:sz w:val="28"/>
          <w:szCs w:val="28"/>
        </w:rPr>
        <w:t>:</w:t>
      </w:r>
    </w:p>
    <w:tbl>
      <w:tblPr>
        <w:tblW w:w="9639" w:type="dxa"/>
        <w:tblInd w:w="108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77"/>
        <w:gridCol w:w="6662"/>
      </w:tblGrid>
      <w:tr w:rsidR="000523FB" w:rsidRPr="00E728C7" w:rsidTr="00735AEE"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tabs>
                <w:tab w:val="left" w:pos="3153"/>
              </w:tabs>
              <w:spacing w:after="0" w:line="240" w:lineRule="auto"/>
              <w:ind w:right="10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bookmarkStart w:id="0" w:name="3ae04436485c110eb6f8bfd9b6d4421244203de1"/>
            <w:bookmarkStart w:id="1" w:name="0"/>
            <w:bookmarkEnd w:id="0"/>
            <w:bookmarkEnd w:id="1"/>
            <w:r w:rsidRPr="001E0BA4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Познавательное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развитие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Игровые упражнение - «Выбери животное», «Нарисуй животное по точкам» и т. д.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Дидактические игры: «Кого не стало?», «Назови домашнее животное?», «Животное домашнее или дикое?», «Разрезные картинки».</w:t>
            </w:r>
            <w:r w:rsidRPr="00E728C7">
              <w:t xml:space="preserve"> </w:t>
            </w: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Наблюдения за кошкой и собакой на территории детского сада (особенности строения тела, повадки).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«Рассматривание и сравнение кошки и собаки»</w:t>
            </w:r>
          </w:p>
        </w:tc>
      </w:tr>
      <w:tr w:rsidR="000523FB" w:rsidRPr="00E728C7" w:rsidTr="00735AEE"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E0BA4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Художественно-эстетическое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развитие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Рассказывание детей на тему: «Мое любимое животное».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Рассматривание иллюстраций, открыток домашних животных.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Описание кошки, собаки (игрушка).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Рассматривание картины «Кошка с котятами».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Составление описательного рассказа по картинке с опорой на схему «Мой домашний любимец»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Лепка: «Покормим кошечку».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Рисование: «К нам пришла кошка и оставила следы»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0523FB" w:rsidRPr="00E728C7" w:rsidTr="00735AEE">
        <w:trPr>
          <w:trHeight w:val="1240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Речевое развитие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Чтение:  В. Сутеев «Кто сказал мяу», С. Маршак «Кошкин дом», «Сказка о глупом мышонке»,  К. Ушинский «Васька»,   Л. Толстой «Спала кошка…»,  А. Барто «Он был совсем один», «Собака», Б.Заходер «Барбосы», «Собачкины огорчения», С.Михалков «Щенок». 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Заучивание стихотворения: А. Барто «Грузовик». 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Беседа на тему: «Безопасность при обращении с незнакомыми животными». Беседа на тему: «Домашние  животные - наши друзья», Беседа  «Птицы и рыбки у нас дома».                         </w:t>
            </w:r>
          </w:p>
        </w:tc>
      </w:tr>
      <w:tr w:rsidR="000523FB" w:rsidRPr="00E728C7" w:rsidTr="00735AEE">
        <w:trPr>
          <w:trHeight w:val="560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Физическое развитие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Подвижная игра: «Васька кот», «Лохматый пес».</w:t>
            </w:r>
          </w:p>
        </w:tc>
      </w:tr>
      <w:tr w:rsidR="000523FB" w:rsidRPr="00E728C7" w:rsidTr="00735AEE">
        <w:trPr>
          <w:trHeight w:val="69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tabs>
                <w:tab w:val="left" w:pos="2302"/>
                <w:tab w:val="left" w:pos="3153"/>
              </w:tabs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Презентация проекта.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Викторина «Домашние и дикие животные».</w:t>
            </w:r>
          </w:p>
        </w:tc>
      </w:tr>
    </w:tbl>
    <w:p w:rsidR="000523FB" w:rsidRPr="001E0BA4" w:rsidRDefault="000523FB" w:rsidP="00513258">
      <w:pPr>
        <w:spacing w:after="0" w:line="240" w:lineRule="auto"/>
        <w:ind w:right="10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523FB" w:rsidRPr="00513258" w:rsidRDefault="000523FB" w:rsidP="00513258">
      <w:pPr>
        <w:spacing w:after="0" w:line="240" w:lineRule="auto"/>
        <w:ind w:right="10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r w:rsidRPr="001E0BA4">
        <w:rPr>
          <w:rFonts w:ascii="Times New Roman" w:hAnsi="Times New Roman"/>
          <w:sz w:val="28"/>
          <w:szCs w:val="28"/>
          <w:lang w:eastAsia="ru-RU"/>
        </w:rPr>
        <w:t>Ход проекта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tbl>
      <w:tblPr>
        <w:tblW w:w="9639" w:type="dxa"/>
        <w:tblInd w:w="108" w:type="dxa"/>
        <w:tblLayout w:type="fixed"/>
        <w:tblCellMar>
          <w:left w:w="0" w:type="dxa"/>
          <w:right w:w="0" w:type="dxa"/>
        </w:tblCellMar>
        <w:tblLook w:val="00A0"/>
      </w:tblPr>
      <w:tblGrid>
        <w:gridCol w:w="2268"/>
        <w:gridCol w:w="7371"/>
      </w:tblGrid>
      <w:tr w:rsidR="000523FB" w:rsidRPr="00E728C7" w:rsidTr="00735AEE">
        <w:tc>
          <w:tcPr>
            <w:tcW w:w="96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666666"/>
                <w:sz w:val="2"/>
                <w:szCs w:val="23"/>
                <w:lang w:eastAsia="ru-RU"/>
              </w:rPr>
            </w:pPr>
            <w:r w:rsidRPr="001E0BA4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Реализация проекта</w:t>
            </w:r>
          </w:p>
        </w:tc>
      </w:tr>
      <w:tr w:rsidR="000523FB" w:rsidRPr="00E728C7" w:rsidTr="00735AEE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1день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735AEE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Беседа на тему: «Домашние  животные - наши друзья»,</w:t>
            </w:r>
          </w:p>
          <w:p w:rsidR="000523FB" w:rsidRPr="001E0BA4" w:rsidRDefault="000523FB" w:rsidP="00735AEE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Совместная деятельность: Рассматривание иллюстраций домашних животных. Наблюдение за собакой. Дидактическая игра «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Назови домашнее животное». Чтение</w:t>
            </w: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стихотворение  Б.Заходер «Барбосы», «Собачкины огорчения». Совместная деятельность с родителями - разучивание стихотворения «Нет напрасно мы решили.. ». Пальчиковая гимнастика «Котик».</w:t>
            </w:r>
          </w:p>
          <w:p w:rsidR="000523FB" w:rsidRPr="001E0BA4" w:rsidRDefault="000523FB" w:rsidP="00735AEE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Самостоятельная деятельность:  Предложить детям раскраски собачки.</w:t>
            </w:r>
          </w:p>
        </w:tc>
      </w:tr>
      <w:tr w:rsidR="000523FB" w:rsidRPr="00E728C7" w:rsidTr="00735AEE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2день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Развитие речи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Рассматривание картины «Кошка с котятами».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Совместная деятельность:  Рассказывание детей на тему: "Мое любимое животное". Наблюдение за кошкой. Подвижная игра «Васька кот». Дидактичес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кая игра «Кого не стало». Чтение художественной литературы:</w:t>
            </w: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В. Сутеев "Кто сказал мяу".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Самостоятельная деятельность: Предложить детям раскраски кошек.</w:t>
            </w:r>
          </w:p>
        </w:tc>
      </w:tr>
      <w:tr w:rsidR="000523FB" w:rsidRPr="00E728C7" w:rsidTr="00735AEE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3день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Лепка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«Мягонькие лапки, в лапках цап-царапки».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Совместная деятельность:   Составление описательного рассказа по картинке с опорой на схему «Мой домашний любимец». Дидактическая игр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 «Разрезные картинки». Чтение с</w:t>
            </w: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тихотворение А. Барто «Он был совсем один», «Собака». Подвижная игра «Васька кот».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Самостоятельная деятельность:  Предложить детям построить домик для собачки из строительного материала.</w:t>
            </w:r>
          </w:p>
        </w:tc>
      </w:tr>
      <w:tr w:rsidR="000523FB" w:rsidRPr="00E728C7" w:rsidTr="00735AEE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4день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Рисование: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</w:t>
            </w: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1E0BA4">
              <w:rPr>
                <w:rFonts w:ascii="Times New Roman" w:hAnsi="Times New Roman"/>
                <w:color w:val="833713"/>
                <w:sz w:val="28"/>
                <w:szCs w:val="28"/>
                <w:lang w:eastAsia="ru-RU"/>
              </w:rPr>
              <w:t> </w:t>
            </w: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 нам пришла кошка и оставила следы».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Совместная деятельность: Беседа на тему: « Птицы и рыбки у нас дома».  Дидактическая игра «Назови домашнее животное», «Кого не стало». Ч.Х.Л.        С. Маршак "Кошкин дом". Разучивание стихотворения «Нет напрасно мы решили.. ». Рассматривание и сравнение кошки и собаки. Пальчиковая гимнастика «Котик».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Подвижная игра « Васька кот».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Самостоятельная деятельность: Предложить детям «Нарисуй животное по точкам".</w:t>
            </w:r>
          </w:p>
        </w:tc>
      </w:tr>
      <w:tr w:rsidR="000523FB" w:rsidRPr="00E728C7" w:rsidTr="00735AEE">
        <w:trPr>
          <w:trHeight w:val="164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tabs>
                <w:tab w:val="left" w:pos="1452"/>
                <w:tab w:val="left" w:pos="1593"/>
              </w:tabs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5день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Беседа на тему: «Безопасность при обращении с незнакомыми животными»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Совместная деятельность:  Разучивание стихотворения «Воробей» Барто. Дидактическая игра «Животное домашнее или дикое». Подв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ижная игра «Васька кот». Чтение художественной литературы:</w:t>
            </w: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«Сказка о глупом мышонке»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Самостоятельная деятельность: Предложить детям рассмотреть открытки с домашними животными. Дидактическая игра «Разрезные картинки».</w:t>
            </w:r>
          </w:p>
        </w:tc>
      </w:tr>
      <w:tr w:rsidR="000523FB" w:rsidRPr="00E728C7" w:rsidTr="00735AEE">
        <w:trPr>
          <w:trHeight w:val="56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6день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3FB" w:rsidRDefault="000523FB" w:rsidP="00513258">
            <w:pPr>
              <w:spacing w:after="0" w:line="240" w:lineRule="auto"/>
              <w:ind w:right="107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Викторина «Домашние и дикие животные». Чтение стихотворения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С. Михалков «Щенок»</w:t>
            </w: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  </w:t>
            </w:r>
          </w:p>
          <w:p w:rsidR="000523FB" w:rsidRPr="001E0BA4" w:rsidRDefault="000523FB" w:rsidP="00513258">
            <w:pPr>
              <w:spacing w:after="0" w:line="240" w:lineRule="auto"/>
              <w:ind w:right="107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E0B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К. Ушинский «Васька»</w:t>
            </w:r>
          </w:p>
        </w:tc>
      </w:tr>
    </w:tbl>
    <w:p w:rsidR="000523FB" w:rsidRPr="001E0BA4" w:rsidRDefault="000523FB" w:rsidP="0098780B">
      <w:pPr>
        <w:spacing w:after="0" w:line="240" w:lineRule="auto"/>
        <w:ind w:right="107" w:firstLine="708"/>
        <w:jc w:val="both"/>
        <w:rPr>
          <w:rFonts w:ascii="Times New Roman" w:hAnsi="Times New Roman"/>
          <w:sz w:val="28"/>
          <w:szCs w:val="28"/>
        </w:rPr>
      </w:pPr>
      <w:r w:rsidRPr="001E0BA4">
        <w:rPr>
          <w:rFonts w:ascii="Times New Roman" w:hAnsi="Times New Roman"/>
          <w:sz w:val="28"/>
          <w:szCs w:val="28"/>
        </w:rPr>
        <w:t>Итог</w:t>
      </w:r>
      <w:r>
        <w:rPr>
          <w:rFonts w:ascii="Times New Roman" w:hAnsi="Times New Roman"/>
          <w:sz w:val="28"/>
          <w:szCs w:val="28"/>
        </w:rPr>
        <w:t>и</w:t>
      </w:r>
      <w:r w:rsidRPr="001E0B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проекта:</w:t>
      </w:r>
    </w:p>
    <w:p w:rsidR="000523FB" w:rsidRPr="001E0BA4" w:rsidRDefault="000523FB" w:rsidP="00513258">
      <w:pPr>
        <w:spacing w:after="0" w:line="240" w:lineRule="auto"/>
        <w:ind w:right="107"/>
        <w:jc w:val="both"/>
        <w:rPr>
          <w:rFonts w:ascii="Times New Roman" w:hAnsi="Times New Roman"/>
          <w:sz w:val="28"/>
          <w:szCs w:val="28"/>
        </w:rPr>
      </w:pPr>
      <w:r w:rsidRPr="001E0BA4">
        <w:rPr>
          <w:rFonts w:ascii="Times New Roman" w:hAnsi="Times New Roman"/>
          <w:sz w:val="28"/>
          <w:szCs w:val="28"/>
        </w:rPr>
        <w:t>Фотовыставка «Мои домашние животные»;</w:t>
      </w:r>
    </w:p>
    <w:p w:rsidR="000523FB" w:rsidRPr="001E0BA4" w:rsidRDefault="000523FB" w:rsidP="00513258">
      <w:pPr>
        <w:spacing w:after="0" w:line="240" w:lineRule="auto"/>
        <w:ind w:right="107"/>
        <w:jc w:val="both"/>
        <w:rPr>
          <w:rFonts w:ascii="Times New Roman" w:hAnsi="Times New Roman"/>
          <w:sz w:val="28"/>
          <w:szCs w:val="28"/>
        </w:rPr>
      </w:pPr>
      <w:r w:rsidRPr="001E0BA4">
        <w:rPr>
          <w:rFonts w:ascii="Times New Roman" w:hAnsi="Times New Roman"/>
          <w:sz w:val="28"/>
          <w:szCs w:val="28"/>
        </w:rPr>
        <w:t>Выставка рисунков «Домашнее животное»;</w:t>
      </w:r>
    </w:p>
    <w:p w:rsidR="000523FB" w:rsidRPr="001E0BA4" w:rsidRDefault="000523FB" w:rsidP="00513258">
      <w:pPr>
        <w:spacing w:after="0" w:line="240" w:lineRule="auto"/>
        <w:ind w:right="107"/>
        <w:jc w:val="both"/>
        <w:rPr>
          <w:rFonts w:ascii="Times New Roman" w:hAnsi="Times New Roman"/>
          <w:sz w:val="28"/>
          <w:szCs w:val="28"/>
        </w:rPr>
      </w:pPr>
      <w:r w:rsidRPr="001E0BA4">
        <w:rPr>
          <w:rFonts w:ascii="Times New Roman" w:hAnsi="Times New Roman"/>
          <w:sz w:val="28"/>
          <w:szCs w:val="28"/>
        </w:rPr>
        <w:t>Фотоотчет о проделанной работе «Домашние любимцы»;</w:t>
      </w:r>
    </w:p>
    <w:p w:rsidR="000523FB" w:rsidRPr="001E0BA4" w:rsidRDefault="000523FB" w:rsidP="00513258">
      <w:pPr>
        <w:spacing w:after="0" w:line="240" w:lineRule="auto"/>
        <w:ind w:right="107"/>
        <w:jc w:val="both"/>
        <w:rPr>
          <w:rFonts w:ascii="Times New Roman" w:hAnsi="Times New Roman"/>
          <w:sz w:val="28"/>
          <w:szCs w:val="28"/>
        </w:rPr>
      </w:pPr>
      <w:r w:rsidRPr="001E0BA4">
        <w:rPr>
          <w:rFonts w:ascii="Times New Roman" w:hAnsi="Times New Roman"/>
          <w:sz w:val="28"/>
          <w:szCs w:val="28"/>
        </w:rPr>
        <w:t>Родительское собрание</w:t>
      </w:r>
      <w:r w:rsidRPr="001E0BA4">
        <w:rPr>
          <w:rFonts w:ascii="Times New Roman" w:hAnsi="Times New Roman"/>
          <w:sz w:val="28"/>
          <w:szCs w:val="28"/>
        </w:rPr>
        <w:tab/>
        <w:t xml:space="preserve"> «Подведем итоги»;</w:t>
      </w:r>
    </w:p>
    <w:p w:rsidR="000523FB" w:rsidRPr="001E0BA4" w:rsidRDefault="000523FB" w:rsidP="00513258">
      <w:pPr>
        <w:spacing w:after="0" w:line="240" w:lineRule="auto"/>
        <w:ind w:right="107"/>
        <w:jc w:val="both"/>
        <w:rPr>
          <w:rFonts w:ascii="Times New Roman" w:hAnsi="Times New Roman"/>
          <w:sz w:val="28"/>
          <w:szCs w:val="28"/>
        </w:rPr>
      </w:pPr>
      <w:r w:rsidRPr="001E0BA4">
        <w:rPr>
          <w:rFonts w:ascii="Times New Roman" w:hAnsi="Times New Roman"/>
          <w:sz w:val="28"/>
          <w:szCs w:val="28"/>
        </w:rPr>
        <w:t>Презентация проекта «Как я люблю своего питомца».</w:t>
      </w:r>
    </w:p>
    <w:p w:rsidR="000523FB" w:rsidRPr="001E0BA4" w:rsidRDefault="000523FB" w:rsidP="00513258">
      <w:pPr>
        <w:spacing w:after="0" w:line="240" w:lineRule="auto"/>
        <w:ind w:right="107"/>
        <w:jc w:val="both"/>
        <w:rPr>
          <w:rFonts w:ascii="Times New Roman" w:hAnsi="Times New Roman"/>
          <w:sz w:val="28"/>
          <w:szCs w:val="28"/>
        </w:rPr>
      </w:pPr>
    </w:p>
    <w:p w:rsidR="000523FB" w:rsidRPr="001E0BA4" w:rsidRDefault="000523FB" w:rsidP="00735AEE">
      <w:pPr>
        <w:spacing w:after="0" w:line="240" w:lineRule="auto"/>
        <w:ind w:right="10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литературы:</w:t>
      </w:r>
    </w:p>
    <w:p w:rsidR="000523FB" w:rsidRPr="002D1370" w:rsidRDefault="000523FB" w:rsidP="002D1370">
      <w:pPr>
        <w:pStyle w:val="ListParagraph"/>
        <w:numPr>
          <w:ilvl w:val="0"/>
          <w:numId w:val="1"/>
        </w:numPr>
        <w:spacing w:before="40" w:after="0" w:line="240" w:lineRule="auto"/>
        <w:ind w:left="0" w:right="10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А.И. Иванова.</w:t>
      </w:r>
      <w:r w:rsidRPr="002D1370">
        <w:rPr>
          <w:rFonts w:ascii="Times New Roman" w:hAnsi="Times New Roman"/>
          <w:sz w:val="28"/>
          <w:szCs w:val="28"/>
        </w:rPr>
        <w:t xml:space="preserve"> Методика организации наблюдений и экспери</w:t>
      </w:r>
      <w:r>
        <w:rPr>
          <w:rFonts w:ascii="Times New Roman" w:hAnsi="Times New Roman"/>
          <w:sz w:val="28"/>
          <w:szCs w:val="28"/>
        </w:rPr>
        <w:t>ментов в детском саду. М.: «ТЦ Сфера», 2003</w:t>
      </w:r>
      <w:r w:rsidRPr="002D1370">
        <w:rPr>
          <w:rFonts w:ascii="Times New Roman" w:hAnsi="Times New Roman"/>
          <w:sz w:val="28"/>
          <w:szCs w:val="28"/>
        </w:rPr>
        <w:t>.</w:t>
      </w:r>
    </w:p>
    <w:p w:rsidR="000523FB" w:rsidRPr="002D1370" w:rsidRDefault="000523FB" w:rsidP="002D1370">
      <w:pPr>
        <w:pStyle w:val="ListParagraph"/>
        <w:numPr>
          <w:ilvl w:val="0"/>
          <w:numId w:val="1"/>
        </w:numPr>
        <w:spacing w:before="40" w:after="0" w:line="240" w:lineRule="auto"/>
        <w:ind w:left="0" w:right="107" w:firstLine="0"/>
        <w:jc w:val="both"/>
        <w:rPr>
          <w:rFonts w:ascii="Times New Roman" w:hAnsi="Times New Roman"/>
          <w:sz w:val="28"/>
          <w:szCs w:val="28"/>
        </w:rPr>
      </w:pPr>
      <w:r w:rsidRPr="002D1370">
        <w:rPr>
          <w:rFonts w:ascii="Times New Roman" w:hAnsi="Times New Roman"/>
          <w:sz w:val="28"/>
          <w:szCs w:val="28"/>
        </w:rPr>
        <w:t>М.П. Костюченко. Окружающий мир</w:t>
      </w:r>
      <w:r>
        <w:rPr>
          <w:rFonts w:ascii="Times New Roman" w:hAnsi="Times New Roman"/>
          <w:sz w:val="28"/>
          <w:szCs w:val="28"/>
        </w:rPr>
        <w:t>:</w:t>
      </w:r>
      <w:r w:rsidRPr="002D13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2D1370">
        <w:rPr>
          <w:rFonts w:ascii="Times New Roman" w:hAnsi="Times New Roman"/>
          <w:sz w:val="28"/>
          <w:szCs w:val="28"/>
        </w:rPr>
        <w:t>нтегрированные занятия с детьми.</w:t>
      </w:r>
      <w:r>
        <w:rPr>
          <w:rFonts w:ascii="Times New Roman" w:hAnsi="Times New Roman"/>
          <w:sz w:val="28"/>
          <w:szCs w:val="28"/>
        </w:rPr>
        <w:t xml:space="preserve"> Волгоград: «Учитель», 2012</w:t>
      </w:r>
      <w:r w:rsidRPr="002D1370">
        <w:rPr>
          <w:rFonts w:ascii="Times New Roman" w:hAnsi="Times New Roman"/>
          <w:sz w:val="28"/>
          <w:szCs w:val="28"/>
        </w:rPr>
        <w:t>.</w:t>
      </w:r>
    </w:p>
    <w:p w:rsidR="000523FB" w:rsidRPr="001E0BA4" w:rsidRDefault="000523FB" w:rsidP="001E0B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0523FB" w:rsidRPr="001E0BA4" w:rsidSect="004B3C4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16E10"/>
    <w:multiLevelType w:val="hybridMultilevel"/>
    <w:tmpl w:val="358450AA"/>
    <w:lvl w:ilvl="0" w:tplc="9DDEEA54">
      <w:start w:val="1"/>
      <w:numFmt w:val="decimal"/>
      <w:lvlText w:val="%1."/>
      <w:lvlJc w:val="left"/>
      <w:pPr>
        <w:ind w:left="1818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0A63"/>
    <w:rsid w:val="000523FB"/>
    <w:rsid w:val="001A701F"/>
    <w:rsid w:val="001E0BA4"/>
    <w:rsid w:val="00282900"/>
    <w:rsid w:val="002D1370"/>
    <w:rsid w:val="00335F04"/>
    <w:rsid w:val="0037149C"/>
    <w:rsid w:val="003816CB"/>
    <w:rsid w:val="004B3C49"/>
    <w:rsid w:val="00513258"/>
    <w:rsid w:val="005E3D9B"/>
    <w:rsid w:val="00650A63"/>
    <w:rsid w:val="006768C9"/>
    <w:rsid w:val="006B072D"/>
    <w:rsid w:val="00735AEE"/>
    <w:rsid w:val="007C4601"/>
    <w:rsid w:val="008F4F1F"/>
    <w:rsid w:val="0098780B"/>
    <w:rsid w:val="00A031EA"/>
    <w:rsid w:val="00AE6973"/>
    <w:rsid w:val="00AF3D4A"/>
    <w:rsid w:val="00B504C9"/>
    <w:rsid w:val="00BD67E1"/>
    <w:rsid w:val="00C733C1"/>
    <w:rsid w:val="00C90497"/>
    <w:rsid w:val="00C97799"/>
    <w:rsid w:val="00CC48DC"/>
    <w:rsid w:val="00CD2871"/>
    <w:rsid w:val="00D4588C"/>
    <w:rsid w:val="00DB42AE"/>
    <w:rsid w:val="00E156D1"/>
    <w:rsid w:val="00E728C7"/>
    <w:rsid w:val="00E9070A"/>
    <w:rsid w:val="00F37AD7"/>
    <w:rsid w:val="00F84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3C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7C4601"/>
    <w:rPr>
      <w:rFonts w:cs="Times New Roman"/>
      <w:b/>
      <w:bCs/>
    </w:rPr>
  </w:style>
  <w:style w:type="paragraph" w:customStyle="1" w:styleId="c10">
    <w:name w:val="c10"/>
    <w:basedOn w:val="Normal"/>
    <w:uiPriority w:val="99"/>
    <w:rsid w:val="00DB42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8F4F1F"/>
    <w:rPr>
      <w:rFonts w:cs="Times New Roman"/>
    </w:rPr>
  </w:style>
  <w:style w:type="paragraph" w:styleId="ListParagraph">
    <w:name w:val="List Paragraph"/>
    <w:basedOn w:val="Normal"/>
    <w:uiPriority w:val="99"/>
    <w:qFormat/>
    <w:rsid w:val="002D13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00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240</TotalTime>
  <Pages>4</Pages>
  <Words>907</Words>
  <Characters>5175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2017-10-22T12:04:00Z</dcterms:created>
  <dcterms:modified xsi:type="dcterms:W3CDTF">2017-11-09T05:58:00Z</dcterms:modified>
</cp:coreProperties>
</file>